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97452F" w:rsidRDefault="0066307D">
      <w:r>
        <w:br w:type="page"/>
      </w:r>
      <w:r w:rsidR="0097452F">
        <w:lastRenderedPageBreak/>
        <w:br w:type="page"/>
      </w:r>
    </w:p>
    <w:p w:rsidR="0097452F" w:rsidRDefault="0097452F">
      <w:r>
        <w:lastRenderedPageBreak/>
        <w:br w:type="page"/>
      </w:r>
    </w:p>
    <w:p w:rsidR="0066307D" w:rsidRDefault="0066307D">
      <w:bookmarkStart w:id="0" w:name="_GoBack"/>
      <w:bookmarkEnd w:id="0"/>
    </w:p>
    <w:p w:rsidR="0066307D" w:rsidRDefault="0066307D">
      <w:r>
        <w:br w:type="page"/>
      </w:r>
    </w:p>
    <w:p w:rsidR="00C746EE" w:rsidRPr="00D15683" w:rsidRDefault="0068620E" w:rsidP="005E0226">
      <w:r>
        <w:lastRenderedPageBreak/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07D" w:rsidRDefault="0066307D">
      <w:r>
        <w:separator/>
      </w:r>
    </w:p>
  </w:endnote>
  <w:endnote w:type="continuationSeparator" w:id="0">
    <w:p w:rsidR="0066307D" w:rsidRDefault="0066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07D" w:rsidRDefault="0066307D">
      <w:r>
        <w:separator/>
      </w:r>
    </w:p>
  </w:footnote>
  <w:footnote w:type="continuationSeparator" w:id="0">
    <w:p w:rsidR="0066307D" w:rsidRDefault="00663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66307D">
    <w:pPr>
      <w:pStyle w:val="Header"/>
      <w:rPr>
        <w:lang w:val="fr-CA"/>
      </w:rPr>
    </w:pPr>
    <w:r>
      <w:t>PA-RAST/16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97452F">
      <w:rPr>
        <w:rStyle w:val="PageNumber"/>
        <w:noProof/>
      </w:rPr>
      <w:t>6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66307D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PA-RAST/16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97452F">
      <w:rPr>
        <w:rStyle w:val="PageNumber"/>
        <w:noProof/>
      </w:rPr>
      <w:t>7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66307D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PA-RAST/16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07D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307D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7452F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7</Pages>
  <Words>5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cp:lastPrinted>2014-02-13T02:00:00Z</cp:lastPrinted>
  <dcterms:created xsi:type="dcterms:W3CDTF">2014-01-24T22:23:00Z</dcterms:created>
  <dcterms:modified xsi:type="dcterms:W3CDTF">2014-02-13T02:00:00Z</dcterms:modified>
</cp:coreProperties>
</file>